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21" w:rsidRDefault="0007182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.8pt;margin-top:4.7pt;width:564.75pt;height:78.9pt;z-index:251649024;mso-position-horizontal-relative:margin;mso-position-vertical-relative:margin">
            <v:shadow on="t" offset=",4pt" offset2=",4pt"/>
            <v:textbox>
              <w:txbxContent>
                <w:p w:rsidR="00071821" w:rsidRPr="00B77B85" w:rsidRDefault="00071821" w:rsidP="003F697B">
                  <w:pPr>
                    <w:spacing w:after="0" w:line="240" w:lineRule="auto"/>
                    <w:ind w:left="-360" w:right="-648"/>
                    <w:rPr>
                      <w:rFonts w:ascii="Cambria" w:hAnsi="Cambria"/>
                      <w:b/>
                      <w:sz w:val="32"/>
                      <w:szCs w:val="32"/>
                    </w:rPr>
                  </w:pPr>
                  <w:r w:rsidRPr="00B77B85">
                    <w:rPr>
                      <w:rFonts w:ascii="Cambria" w:hAnsi="Cambria"/>
                      <w:b/>
                      <w:sz w:val="32"/>
                      <w:szCs w:val="32"/>
                    </w:rPr>
                    <w:t xml:space="preserve">    Pehlivantaşı Primary School 6th Grades 1st Term 2nd  Written English Exam</w:t>
                  </w:r>
                </w:p>
                <w:p w:rsidR="00071821" w:rsidRPr="00B77B85" w:rsidRDefault="00071821" w:rsidP="003F697B">
                  <w:pPr>
                    <w:spacing w:after="0" w:line="240" w:lineRule="auto"/>
                    <w:ind w:left="-360" w:right="-648"/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hyperlink r:id="rId4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</w:p>
                <w:p w:rsidR="00071821" w:rsidRPr="00B77B85" w:rsidRDefault="00071821" w:rsidP="003F697B">
                  <w:pPr>
                    <w:spacing w:after="0" w:line="240" w:lineRule="auto"/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B77B85">
                    <w:rPr>
                      <w:rFonts w:ascii="Cambria" w:hAnsi="Cambria"/>
                      <w:b/>
                      <w:sz w:val="28"/>
                      <w:szCs w:val="28"/>
                    </w:rPr>
                    <w:t>Name:                                                                         Class:                                                     Mark:</w:t>
                  </w:r>
                </w:p>
                <w:p w:rsidR="00071821" w:rsidRPr="00B77B85" w:rsidRDefault="00071821" w:rsidP="003F697B">
                  <w:pPr>
                    <w:spacing w:after="0" w:line="240" w:lineRule="auto"/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B77B85">
                    <w:rPr>
                      <w:rFonts w:ascii="Cambria" w:hAnsi="Cambria"/>
                      <w:b/>
                      <w:sz w:val="28"/>
                      <w:szCs w:val="28"/>
                    </w:rPr>
                    <w:t>Surname:                                                               Number:</w:t>
                  </w:r>
                </w:p>
                <w:p w:rsidR="00071821" w:rsidRPr="00B77B85" w:rsidRDefault="00071821" w:rsidP="003F697B">
                  <w:pPr>
                    <w:spacing w:after="0" w:line="240" w:lineRule="auto"/>
                    <w:jc w:val="center"/>
                    <w:rPr>
                      <w:rFonts w:ascii="Cambria" w:hAnsi="Cambria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071821" w:rsidRDefault="0007182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 Fill in the blanks with the suitable words.One is extra.(Boşlukları doldurunuz.Bir tanesi fazlalıktır)</w:t>
      </w:r>
    </w:p>
    <w:p w:rsidR="00071821" w:rsidRDefault="00071821" w:rsidP="003F697B">
      <w:pPr>
        <w:tabs>
          <w:tab w:val="right" w:pos="11196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oundrect id="_x0000_s1027" style="position:absolute;margin-left:27.45pt;margin-top:1.65pt;width:483pt;height:29.25pt;z-index:251650048" arcsize="10923f">
            <v:textbox>
              <w:txbxContent>
                <w:p w:rsidR="00071821" w:rsidRPr="00AC142E" w:rsidRDefault="00071821" w:rsidP="0038606E">
                  <w:pPr>
                    <w:spacing w:line="360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get up /</w:t>
                  </w:r>
                  <w:r w:rsidRPr="00AC142E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go to bed </w:t>
                  </w:r>
                  <w:r w:rsidRPr="00AC142E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/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Pr="00AC142E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have / read / play / watch /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ride / listen</w:t>
                  </w:r>
                  <w:r w:rsidRPr="00AC142E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/ do / drink /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wear / go</w:t>
                  </w:r>
                </w:p>
                <w:p w:rsidR="00071821" w:rsidRDefault="00071821" w:rsidP="0038606E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b/>
          <w:sz w:val="24"/>
          <w:szCs w:val="24"/>
        </w:rPr>
        <w:tab/>
      </w:r>
    </w:p>
    <w:p w:rsidR="00071821" w:rsidRDefault="00071821" w:rsidP="003F697B">
      <w:pPr>
        <w:tabs>
          <w:tab w:val="right" w:pos="11196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oundrect id="_x0000_s1028" style="position:absolute;margin-left:7.2pt;margin-top:22.25pt;width:525.75pt;height:171.75pt;z-index:251651072" arcsize="10923f">
            <v:textbox>
              <w:txbxContent>
                <w:p w:rsidR="00071821" w:rsidRDefault="00071821" w:rsidP="00842C73">
                  <w:pPr>
                    <w:tabs>
                      <w:tab w:val="left" w:pos="-284"/>
                    </w:tabs>
                    <w:ind w:left="-142" w:firstLine="709"/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</w:pP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My name’s 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Yunus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. I __________ at 8 o’clock everyday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. I w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ash my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face,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________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my uniform and then I ______ breakfast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with my family.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I eat toast and _________ orange juice.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I always _________ to school on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foot because it’s not far.</w:t>
                  </w:r>
                </w:p>
                <w:p w:rsidR="00071821" w:rsidRDefault="00071821" w:rsidP="00842C73">
                  <w:pPr>
                    <w:tabs>
                      <w:tab w:val="left" w:pos="-284"/>
                    </w:tabs>
                    <w:ind w:left="-142" w:firstLine="709"/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</w:pP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When I have a break at school, I usually go to the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library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and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_______ a book. I love reading!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I always have lunch in the school canteen and after lunch I _________ football with my friends. When I get home,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I ________ my favourite carto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ons on TV or I_________ my bike.</w:t>
                  </w:r>
                </w:p>
                <w:p w:rsidR="00071821" w:rsidRPr="00F70692" w:rsidRDefault="00071821" w:rsidP="00842C73">
                  <w:pPr>
                    <w:tabs>
                      <w:tab w:val="left" w:pos="-284"/>
                    </w:tabs>
                    <w:ind w:left="-142" w:firstLine="709"/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</w:pP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I often __________ my homework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s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 before dinner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 xml:space="preserve">.After dinner  </w:t>
                  </w:r>
                  <w:r w:rsidRPr="00F70692">
                    <w:rPr>
                      <w:rFonts w:ascii="Comic Sans MS" w:hAnsi="Comic Sans MS"/>
                      <w:bCs/>
                      <w:sz w:val="20"/>
                      <w:szCs w:val="20"/>
                      <w:lang w:val="en-GB"/>
                    </w:rPr>
                    <w:t>I _________ to music or play computer games. I __________ at 10 o’clock.</w:t>
                  </w:r>
                </w:p>
                <w:p w:rsidR="00071821" w:rsidRDefault="00071821"/>
              </w:txbxContent>
            </v:textbox>
          </v:roundrect>
        </w:pict>
      </w:r>
    </w:p>
    <w:p w:rsidR="00071821" w:rsidRDefault="00071821" w:rsidP="003F697B">
      <w:pPr>
        <w:tabs>
          <w:tab w:val="right" w:pos="11196"/>
        </w:tabs>
        <w:rPr>
          <w:rFonts w:ascii="Times New Roman" w:hAnsi="Times New Roman"/>
          <w:b/>
          <w:sz w:val="24"/>
          <w:szCs w:val="24"/>
        </w:rPr>
      </w:pPr>
    </w:p>
    <w:p w:rsidR="00071821" w:rsidRDefault="00071821" w:rsidP="003F697B">
      <w:pPr>
        <w:tabs>
          <w:tab w:val="right" w:pos="11196"/>
        </w:tabs>
        <w:rPr>
          <w:rFonts w:ascii="Times New Roman" w:hAnsi="Times New Roman"/>
          <w:b/>
          <w:sz w:val="24"/>
          <w:szCs w:val="24"/>
        </w:rPr>
      </w:pPr>
    </w:p>
    <w:p w:rsidR="00071821" w:rsidRPr="00842C73" w:rsidRDefault="00071821" w:rsidP="00842C73">
      <w:pPr>
        <w:rPr>
          <w:rFonts w:ascii="Times New Roman" w:hAnsi="Times New Roman"/>
          <w:sz w:val="24"/>
          <w:szCs w:val="24"/>
        </w:rPr>
      </w:pPr>
    </w:p>
    <w:p w:rsidR="00071821" w:rsidRPr="00842C73" w:rsidRDefault="00071821" w:rsidP="00842C73">
      <w:pPr>
        <w:rPr>
          <w:rFonts w:ascii="Times New Roman" w:hAnsi="Times New Roman"/>
          <w:sz w:val="24"/>
          <w:szCs w:val="24"/>
        </w:rPr>
      </w:pPr>
    </w:p>
    <w:p w:rsidR="00071821" w:rsidRPr="00842C73" w:rsidRDefault="00071821" w:rsidP="00842C73">
      <w:pPr>
        <w:rPr>
          <w:rFonts w:ascii="Times New Roman" w:hAnsi="Times New Roman"/>
          <w:sz w:val="24"/>
          <w:szCs w:val="24"/>
        </w:rPr>
      </w:pPr>
    </w:p>
    <w:p w:rsidR="00071821" w:rsidRPr="00842C73" w:rsidRDefault="00071821" w:rsidP="00842C73">
      <w:pPr>
        <w:rPr>
          <w:rFonts w:ascii="Times New Roman" w:hAnsi="Times New Roman"/>
          <w:sz w:val="24"/>
          <w:szCs w:val="24"/>
        </w:rPr>
      </w:pPr>
    </w:p>
    <w:p w:rsidR="00071821" w:rsidRDefault="00071821" w:rsidP="00842C73">
      <w:pPr>
        <w:rPr>
          <w:rFonts w:ascii="Times New Roman" w:hAnsi="Times New Roman"/>
          <w:sz w:val="24"/>
          <w:szCs w:val="24"/>
        </w:rPr>
      </w:pPr>
    </w:p>
    <w:p w:rsidR="00071821" w:rsidRDefault="00071821" w:rsidP="00842C73">
      <w:pPr>
        <w:rPr>
          <w:rFonts w:ascii="Comic Sans MS" w:hAnsi="Comic Sans MS"/>
          <w:b/>
          <w:i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9" type="#_x0000_t75" alt="http://dl011.k12.sd.us/little_girl.gif" style="position:absolute;margin-left:-4.05pt;margin-top:23.8pt;width:69.75pt;height:87.75pt;z-index:251652096;visibility:visible">
            <v:imagedata r:id="rId5" r:href="rId6" grayscale="t"/>
          </v:shape>
        </w:pict>
      </w:r>
      <w:r>
        <w:rPr>
          <w:noProof/>
          <w:lang w:eastAsia="tr-TR"/>
        </w:rPr>
        <w:pict>
          <v:shape id="Resim 13" o:spid="_x0000_s1030" type="#_x0000_t75" style="position:absolute;margin-left:457.95pt;margin-top:28.3pt;width:21.75pt;height:18.75pt;z-index:251655168;visibility:visible">
            <v:imagedata r:id="rId7" o:title=""/>
          </v:shape>
        </w:pict>
      </w:r>
      <w:r>
        <w:rPr>
          <w:rFonts w:ascii="Times New Roman" w:hAnsi="Times New Roman"/>
          <w:b/>
          <w:sz w:val="24"/>
          <w:szCs w:val="24"/>
        </w:rPr>
        <w:t xml:space="preserve">2) Fill in the blanks with   </w:t>
      </w:r>
      <w:r w:rsidRPr="00E85A7A">
        <w:rPr>
          <w:rFonts w:ascii="Comic Sans MS" w:hAnsi="Comic Sans MS"/>
          <w:b/>
          <w:i/>
          <w:sz w:val="24"/>
          <w:szCs w:val="24"/>
        </w:rPr>
        <w:t>" often,  always, usually, never,  sometimes"</w:t>
      </w:r>
    </w:p>
    <w:p w:rsidR="00071821" w:rsidRDefault="00071821" w:rsidP="006F5F93">
      <w:pPr>
        <w:tabs>
          <w:tab w:val="left" w:pos="900"/>
          <w:tab w:val="center" w:pos="5598"/>
        </w:tabs>
        <w:spacing w:line="240" w:lineRule="auto"/>
        <w:rPr>
          <w:rFonts w:ascii="Comic Sans MS" w:hAnsi="Comic Sans MS" w:cs="Arial"/>
          <w:sz w:val="20"/>
          <w:szCs w:val="20"/>
        </w:rPr>
      </w:pPr>
      <w:r>
        <w:rPr>
          <w:noProof/>
          <w:lang w:eastAsia="tr-TR"/>
        </w:rPr>
        <w:pict>
          <v:shape id="Resim 12" o:spid="_x0000_s1031" type="#_x0000_t75" style="position:absolute;margin-left:229.95pt;margin-top:23.1pt;width:20.25pt;height:18.75pt;z-index:251654144;visibility:visible">
            <v:imagedata r:id="rId8" o:title=""/>
          </v:shape>
        </w:pict>
      </w:r>
      <w:r>
        <w:rPr>
          <w:noProof/>
          <w:lang w:eastAsia="tr-TR"/>
        </w:rPr>
        <w:pict>
          <v:shape id="Resim 11" o:spid="_x0000_s1032" type="#_x0000_t75" style="position:absolute;margin-left:256.2pt;margin-top:-.15pt;width:20.25pt;height:18pt;z-index:251653120;visibility:visible">
            <v:imagedata r:id="rId9" o:title=""/>
          </v:shape>
        </w:pict>
      </w:r>
      <w:r>
        <w:rPr>
          <w:rFonts w:ascii="Comic Sans MS" w:hAnsi="Comic Sans MS" w:cs="Arial"/>
          <w:sz w:val="20"/>
          <w:szCs w:val="20"/>
        </w:rPr>
        <w:t xml:space="preserve">                        1. I _____________ get up at 07:00.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 w:rsidRPr="003E3CDC">
        <w:rPr>
          <w:rFonts w:ascii="Comic Sans MS" w:hAnsi="Comic Sans MS" w:cs="Arial"/>
          <w:sz w:val="20"/>
          <w:szCs w:val="20"/>
        </w:rPr>
        <w:t>2.</w:t>
      </w:r>
      <w:r>
        <w:rPr>
          <w:rFonts w:ascii="Comic Sans MS" w:hAnsi="Comic Sans MS" w:cs="Arial"/>
          <w:sz w:val="20"/>
          <w:szCs w:val="20"/>
        </w:rPr>
        <w:t xml:space="preserve"> I </w:t>
      </w:r>
      <w:r w:rsidRPr="003E3CDC">
        <w:rPr>
          <w:rFonts w:ascii="Comic Sans MS" w:hAnsi="Comic Sans MS" w:cs="Arial"/>
          <w:sz w:val="20"/>
          <w:szCs w:val="20"/>
        </w:rPr>
        <w:t>__________</w:t>
      </w:r>
      <w:r>
        <w:rPr>
          <w:rFonts w:ascii="Comic Sans MS" w:hAnsi="Comic Sans MS" w:cs="Arial"/>
          <w:sz w:val="20"/>
          <w:szCs w:val="20"/>
        </w:rPr>
        <w:t>__</w:t>
      </w:r>
      <w:r w:rsidRPr="003E3CDC">
        <w:rPr>
          <w:rFonts w:ascii="Comic Sans MS" w:hAnsi="Comic Sans MS" w:cs="Arial"/>
          <w:sz w:val="20"/>
          <w:szCs w:val="20"/>
        </w:rPr>
        <w:t xml:space="preserve">_ </w:t>
      </w:r>
      <w:r>
        <w:rPr>
          <w:rFonts w:ascii="Comic Sans MS" w:hAnsi="Comic Sans MS" w:cs="Arial"/>
          <w:sz w:val="20"/>
          <w:szCs w:val="20"/>
        </w:rPr>
        <w:t xml:space="preserve">drink coffee. 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</w:p>
    <w:p w:rsidR="00071821" w:rsidRPr="003E3CDC" w:rsidRDefault="00071821" w:rsidP="006F5F93">
      <w:pPr>
        <w:tabs>
          <w:tab w:val="left" w:pos="900"/>
          <w:tab w:val="center" w:pos="5598"/>
        </w:tabs>
        <w:spacing w:line="240" w:lineRule="auto"/>
        <w:rPr>
          <w:rFonts w:ascii="Comic Sans MS" w:hAnsi="Comic Sans MS" w:cs="Arial"/>
          <w:sz w:val="20"/>
          <w:szCs w:val="20"/>
        </w:rPr>
      </w:pPr>
      <w:r>
        <w:rPr>
          <w:noProof/>
          <w:lang w:eastAsia="tr-TR"/>
        </w:rPr>
        <w:pict>
          <v:shape id="Resim 14" o:spid="_x0000_s1033" type="#_x0000_t75" style="position:absolute;margin-left:447.45pt;margin-top:1.2pt;width:15.75pt;height:16.5pt;z-index:251656192;visibility:visible">
            <v:imagedata r:id="rId10" o:title=""/>
          </v:shape>
        </w:pict>
      </w:r>
      <w:r>
        <w:rPr>
          <w:rFonts w:ascii="Comic Sans MS" w:hAnsi="Comic Sans MS" w:cs="Arial"/>
          <w:sz w:val="20"/>
          <w:szCs w:val="20"/>
        </w:rPr>
        <w:t xml:space="preserve">                        3. I </w:t>
      </w:r>
      <w:r w:rsidRPr="003E3CDC">
        <w:rPr>
          <w:rFonts w:ascii="Comic Sans MS" w:hAnsi="Comic Sans MS" w:cs="Arial"/>
          <w:sz w:val="20"/>
          <w:szCs w:val="20"/>
        </w:rPr>
        <w:t xml:space="preserve">___________ </w:t>
      </w:r>
      <w:r>
        <w:rPr>
          <w:rFonts w:ascii="Comic Sans MS" w:hAnsi="Comic Sans MS" w:cs="Arial"/>
          <w:sz w:val="20"/>
          <w:szCs w:val="20"/>
        </w:rPr>
        <w:t>go to cinema.</w:t>
      </w:r>
      <w:r>
        <w:rPr>
          <w:rFonts w:ascii="Comic Sans MS" w:hAnsi="Comic Sans MS" w:cs="Arial"/>
          <w:sz w:val="20"/>
          <w:szCs w:val="20"/>
        </w:rPr>
        <w:tab/>
        <w:t xml:space="preserve">                    </w:t>
      </w:r>
      <w:r w:rsidRPr="003E3CDC">
        <w:rPr>
          <w:rFonts w:ascii="Comic Sans MS" w:hAnsi="Comic Sans MS" w:cs="Arial"/>
          <w:sz w:val="20"/>
          <w:szCs w:val="20"/>
        </w:rPr>
        <w:t xml:space="preserve">4. </w:t>
      </w:r>
      <w:r>
        <w:rPr>
          <w:rFonts w:ascii="Comic Sans MS" w:hAnsi="Comic Sans MS" w:cs="Arial"/>
          <w:sz w:val="20"/>
          <w:szCs w:val="20"/>
        </w:rPr>
        <w:t xml:space="preserve">I </w:t>
      </w:r>
      <w:r w:rsidRPr="003E3CDC">
        <w:rPr>
          <w:rFonts w:ascii="Comic Sans MS" w:hAnsi="Comic Sans MS" w:cs="Arial"/>
          <w:sz w:val="20"/>
          <w:szCs w:val="20"/>
        </w:rPr>
        <w:t xml:space="preserve">___________ </w:t>
      </w:r>
      <w:r>
        <w:rPr>
          <w:rFonts w:ascii="Comic Sans MS" w:hAnsi="Comic Sans MS" w:cs="Arial"/>
          <w:sz w:val="20"/>
          <w:szCs w:val="20"/>
        </w:rPr>
        <w:t>do homework.</w:t>
      </w:r>
    </w:p>
    <w:p w:rsidR="00071821" w:rsidRPr="003E3CDC" w:rsidRDefault="00071821" w:rsidP="006F5F93">
      <w:pPr>
        <w:tabs>
          <w:tab w:val="left" w:pos="900"/>
          <w:tab w:val="left" w:pos="1395"/>
        </w:tabs>
        <w:spacing w:line="240" w:lineRule="auto"/>
        <w:rPr>
          <w:rFonts w:ascii="Comic Sans MS" w:hAnsi="Comic Sans MS" w:cs="Arial"/>
          <w:sz w:val="20"/>
          <w:szCs w:val="20"/>
        </w:rPr>
      </w:pPr>
      <w:r>
        <w:rPr>
          <w:noProof/>
          <w:lang w:eastAsia="tr-TR"/>
        </w:rPr>
        <w:pict>
          <v:shape id="Resim 15" o:spid="_x0000_s1034" type="#_x0000_t75" style="position:absolute;margin-left:228.45pt;margin-top:4.45pt;width:27.75pt;height:25.85pt;z-index:251657216;visibility:visible">
            <v:imagedata r:id="rId11" o:title=""/>
          </v:shape>
        </w:pic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 </w:t>
      </w:r>
      <w:r w:rsidRPr="003E3CDC">
        <w:rPr>
          <w:rFonts w:ascii="Comic Sans MS" w:hAnsi="Comic Sans MS" w:cs="Arial"/>
          <w:sz w:val="20"/>
          <w:szCs w:val="20"/>
        </w:rPr>
        <w:t>5.</w:t>
      </w:r>
      <w:r>
        <w:rPr>
          <w:rFonts w:ascii="Comic Sans MS" w:hAnsi="Comic Sans MS" w:cs="Arial"/>
          <w:sz w:val="20"/>
          <w:szCs w:val="20"/>
        </w:rPr>
        <w:t xml:space="preserve"> I ___________ tidy my room.</w:t>
      </w:r>
    </w:p>
    <w:p w:rsidR="00071821" w:rsidRDefault="00071821" w:rsidP="00842C73">
      <w:pPr>
        <w:rPr>
          <w:rFonts w:ascii="Comic Sans MS" w:hAnsi="Comic Sans MS"/>
          <w:b/>
          <w:i/>
          <w:sz w:val="24"/>
          <w:szCs w:val="24"/>
        </w:rPr>
      </w:pPr>
    </w:p>
    <w:p w:rsidR="00071821" w:rsidRDefault="00071821" w:rsidP="00842C73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oundrect id="_x0000_s1035" style="position:absolute;margin-left:51.45pt;margin-top:1.55pt;width:302.25pt;height:40.5pt;z-index:251658240" arcsize="10923f">
            <v:textbox>
              <w:txbxContent>
                <w:p w:rsidR="00071821" w:rsidRPr="00830F67" w:rsidRDefault="00071821" w:rsidP="00830F6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30F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chocolate / bread / milk / water / coke / tomatoes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b/>
          <w:sz w:val="24"/>
          <w:szCs w:val="24"/>
        </w:rPr>
        <w:t>3) Match.</w:t>
      </w:r>
    </w:p>
    <w:p w:rsidR="00071821" w:rsidRDefault="00071821" w:rsidP="006F5F93">
      <w:pPr>
        <w:rPr>
          <w:rFonts w:ascii="Times New Roman" w:hAnsi="Times New Roman"/>
          <w:b/>
          <w:sz w:val="24"/>
          <w:szCs w:val="24"/>
        </w:rPr>
      </w:pPr>
    </w:p>
    <w:p w:rsidR="00071821" w:rsidRDefault="00071821" w:rsidP="006F5F9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1- </w:t>
      </w:r>
      <w:r w:rsidRPr="00830F67">
        <w:rPr>
          <w:rFonts w:ascii="Times New Roman" w:hAnsi="Times New Roman"/>
          <w:sz w:val="24"/>
          <w:szCs w:val="24"/>
        </w:rPr>
        <w:t>a bottle of</w:t>
      </w:r>
      <w:r>
        <w:rPr>
          <w:rFonts w:ascii="Times New Roman" w:hAnsi="Times New Roman"/>
          <w:b/>
          <w:sz w:val="24"/>
          <w:szCs w:val="24"/>
        </w:rPr>
        <w:t xml:space="preserve"> ____________     3- </w:t>
      </w:r>
      <w:r w:rsidRPr="00830F67">
        <w:rPr>
          <w:rFonts w:ascii="Times New Roman" w:hAnsi="Times New Roman"/>
          <w:sz w:val="24"/>
          <w:szCs w:val="24"/>
        </w:rPr>
        <w:t>a cup of</w:t>
      </w:r>
      <w:r>
        <w:rPr>
          <w:rFonts w:ascii="Times New Roman" w:hAnsi="Times New Roman"/>
          <w:b/>
          <w:sz w:val="24"/>
          <w:szCs w:val="24"/>
        </w:rPr>
        <w:t xml:space="preserve">  ___________    5</w:t>
      </w:r>
      <w:r w:rsidRPr="00830F67">
        <w:rPr>
          <w:rFonts w:ascii="Times New Roman" w:hAnsi="Times New Roman"/>
          <w:sz w:val="24"/>
          <w:szCs w:val="24"/>
        </w:rPr>
        <w:t>- a glass of</w:t>
      </w:r>
      <w:r>
        <w:rPr>
          <w:rFonts w:ascii="Times New Roman" w:hAnsi="Times New Roman"/>
          <w:b/>
          <w:sz w:val="24"/>
          <w:szCs w:val="24"/>
        </w:rPr>
        <w:t xml:space="preserve"> ___________   7- </w:t>
      </w:r>
      <w:r w:rsidRPr="00830F67">
        <w:rPr>
          <w:rFonts w:ascii="Times New Roman" w:hAnsi="Times New Roman"/>
          <w:sz w:val="24"/>
          <w:szCs w:val="24"/>
        </w:rPr>
        <w:t>a can of __________</w:t>
      </w:r>
    </w:p>
    <w:p w:rsidR="00071821" w:rsidRDefault="00071821" w:rsidP="006F5F9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830F67">
        <w:rPr>
          <w:rFonts w:ascii="Times New Roman" w:hAnsi="Times New Roman"/>
          <w:sz w:val="24"/>
          <w:szCs w:val="24"/>
        </w:rPr>
        <w:t>- a bar of</w:t>
      </w:r>
      <w:r>
        <w:rPr>
          <w:rFonts w:ascii="Times New Roman" w:hAnsi="Times New Roman"/>
          <w:b/>
          <w:sz w:val="24"/>
          <w:szCs w:val="24"/>
        </w:rPr>
        <w:t xml:space="preserve">  _____________      4</w:t>
      </w:r>
      <w:r w:rsidRPr="00830F67">
        <w:rPr>
          <w:rFonts w:ascii="Times New Roman" w:hAnsi="Times New Roman"/>
          <w:sz w:val="24"/>
          <w:szCs w:val="24"/>
        </w:rPr>
        <w:t>- a loaf of</w:t>
      </w:r>
      <w:r>
        <w:rPr>
          <w:rFonts w:ascii="Times New Roman" w:hAnsi="Times New Roman"/>
          <w:b/>
          <w:sz w:val="24"/>
          <w:szCs w:val="24"/>
        </w:rPr>
        <w:t xml:space="preserve">  ___________    6- </w:t>
      </w:r>
      <w:r w:rsidRPr="00830F67">
        <w:rPr>
          <w:rFonts w:ascii="Times New Roman" w:hAnsi="Times New Roman"/>
          <w:sz w:val="24"/>
          <w:szCs w:val="24"/>
        </w:rPr>
        <w:t>a kilo of ____________</w:t>
      </w:r>
    </w:p>
    <w:p w:rsidR="00071821" w:rsidRDefault="00071821" w:rsidP="00842C73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6" type="#_x0000_t62" style="position:absolute;margin-left:109.95pt;margin-top:18.85pt;width:433.5pt;height:143.25pt;z-index:251661312" adj="1318,22934">
            <v:textbox>
              <w:txbxContent>
                <w:p w:rsidR="00071821" w:rsidRDefault="00071821">
                  <w:r>
                    <w:t xml:space="preserve"> </w:t>
                  </w:r>
                  <w:r w:rsidRPr="00ED0F24">
                    <w:rPr>
                      <w:rFonts w:ascii="Comic Sans MS" w:hAnsi="Comic Sans MS"/>
                      <w:sz w:val="20"/>
                      <w:szCs w:val="20"/>
                    </w:rPr>
                    <w:t xml:space="preserve">Hello My name's Bam Bam. I'd like to eat </w:t>
                  </w:r>
                  <w:r>
                    <w:t>_______________                            ,</w:t>
                  </w:r>
                </w:p>
                <w:p w:rsidR="00071821" w:rsidRDefault="00071821"/>
                <w:p w:rsidR="00071821" w:rsidRDefault="00071821">
                  <w:pPr>
                    <w:rPr>
                      <w:rFonts w:ascii="Comic Sans MS" w:hAnsi="Comic Sans MS" w:cs="Arial"/>
                      <w:bCs/>
                      <w:color w:val="000000"/>
                      <w:sz w:val="20"/>
                    </w:rPr>
                  </w:pPr>
                  <w:r>
                    <w:t>______________</w:t>
                  </w:r>
                  <w:r w:rsidRPr="000E2A86">
                    <w:rPr>
                      <w:rFonts w:ascii="Comic Sans MS" w:hAnsi="Comic Sans MS" w:cs="Arial"/>
                      <w:bCs/>
                      <w:color w:val="000000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bCs/>
                      <w:color w:val="000000"/>
                      <w:sz w:val="20"/>
                    </w:rPr>
                    <w:t xml:space="preserve">                 ,, ________________                . I'd like to eat </w:t>
                  </w:r>
                </w:p>
                <w:p w:rsidR="00071821" w:rsidRPr="00830F67" w:rsidRDefault="0007182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Cs/>
                      <w:color w:val="000000"/>
                      <w:sz w:val="20"/>
                    </w:rPr>
                    <w:t>_____________                           and ______________</w:t>
                  </w:r>
                </w:p>
              </w:txbxContent>
            </v:textbox>
          </v:shape>
        </w:pict>
      </w:r>
    </w:p>
    <w:p w:rsidR="00071821" w:rsidRDefault="00071821" w:rsidP="00842C73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_x0000_s1037" type="#_x0000_t75" style="position:absolute;margin-left:409.2pt;margin-top:1.95pt;width:62.25pt;height:31.2pt;z-index:251662336">
            <v:imagedata r:id="rId12" o:title=""/>
            <w10:wrap type="square"/>
          </v:shape>
        </w:pict>
      </w:r>
      <w:r>
        <w:rPr>
          <w:rFonts w:ascii="Times New Roman" w:hAnsi="Times New Roman"/>
          <w:b/>
          <w:sz w:val="24"/>
          <w:szCs w:val="24"/>
        </w:rPr>
        <w:t>4)  Fill in the blanks.</w:t>
      </w:r>
    </w:p>
    <w:p w:rsidR="00071821" w:rsidRPr="006F5F93" w:rsidRDefault="00071821" w:rsidP="00842C73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_x0000_s1038" type="#_x0000_t75" style="position:absolute;margin-left:424.2pt;margin-top:40.6pt;width:83.25pt;height:54.75pt;z-index:251666432;visibility:visible">
            <v:imagedata r:id="rId13" o:title=""/>
          </v:shape>
        </w:pict>
      </w:r>
      <w:r>
        <w:rPr>
          <w:noProof/>
          <w:lang w:eastAsia="tr-TR"/>
        </w:rPr>
        <w:pict>
          <v:shape id="_x0000_s1039" type="#_x0000_t75" style="position:absolute;margin-left:226.95pt;margin-top:58.6pt;width:61.2pt;height:27.75pt;z-index:251665408;visibility:visible">
            <v:imagedata r:id="rId14" o:title=""/>
          </v:shape>
        </w:pict>
      </w:r>
      <w:r>
        <w:rPr>
          <w:noProof/>
          <w:lang w:eastAsia="tr-TR"/>
        </w:rPr>
        <w:pict>
          <v:shape id="Resim 9" o:spid="_x0000_s1040" type="#_x0000_t75" style="position:absolute;margin-left:226.95pt;margin-top:1.6pt;width:39pt;height:39pt;z-index:251663360;visibility:visible">
            <v:imagedata r:id="rId15" o:title=""/>
          </v:shape>
        </w:pict>
      </w:r>
      <w:r>
        <w:rPr>
          <w:noProof/>
          <w:lang w:eastAsia="tr-TR"/>
        </w:rPr>
        <w:pict>
          <v:shape id="Resim 10" o:spid="_x0000_s1041" type="#_x0000_t75" alt="banana" href="http://images.google.com.tr/imgres?imgurl=http://www.nwkniterati.com/movabletype/archives/MossyCottage/banana.jpg&amp;imgrefurl=http://www.nwkniterati.com/movabletype/archives/MossyCottage/2007_08.html&amp;usg=__tQ9ZS5tnqvAZQjfLSanGUpW4eoY=&amp;h=569&amp;w=390&amp;sz=33&amp;hl=tr&amp;start=3&amp;tbnid=LpwtNmiLvtjU-M:&amp;tbnh=134&amp;tbnw=92&amp;prev=/images?q=banana&amp;gbv=2&amp;hl=" style="position:absolute;margin-left:384.45pt;margin-top:8.35pt;width:30pt;height:43.6pt;z-index:251664384;visibility:visible" o:button="t">
            <v:fill o:detectmouseclick="t"/>
            <v:imagedata r:id="rId16" o:title=""/>
          </v:shape>
        </w:pict>
      </w:r>
      <w:r>
        <w:rPr>
          <w:noProof/>
          <w:lang w:eastAsia="tr-TR"/>
        </w:rPr>
        <w:pict>
          <v:shape id="_x0000_s1042" type="#_x0000_t75" alt="flint51" style="position:absolute;margin-left:16.95pt;margin-top:92.35pt;width:76.5pt;height:61.5pt;z-index:251660288;visibility:visible">
            <v:imagedata r:id="rId17" o:title=""/>
          </v:shape>
        </w:pict>
      </w:r>
      <w:r>
        <w:rPr>
          <w:noProof/>
          <w:lang w:eastAsia="tr-TR"/>
        </w:rPr>
        <w:pict>
          <v:shape id="Picture 12" o:spid="_x0000_s1043" type="#_x0000_t75" alt="flint51" style="position:absolute;margin-left:71.15pt;margin-top:183.85pt;width:98.05pt;height:78.45pt;z-index:251659264;visibility:visible">
            <v:imagedata r:id="rId17" o:title=""/>
          </v:shape>
        </w:pict>
      </w:r>
    </w:p>
    <w:sectPr w:rsidR="00071821" w:rsidRPr="006F5F93" w:rsidSect="003F697B">
      <w:pgSz w:w="11906" w:h="16838"/>
      <w:pgMar w:top="113" w:right="284" w:bottom="113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97B"/>
    <w:rsid w:val="00071821"/>
    <w:rsid w:val="000E2A86"/>
    <w:rsid w:val="001E08B1"/>
    <w:rsid w:val="0038606E"/>
    <w:rsid w:val="003E3CDC"/>
    <w:rsid w:val="003F697B"/>
    <w:rsid w:val="003F6F3E"/>
    <w:rsid w:val="00601CDB"/>
    <w:rsid w:val="006F5F93"/>
    <w:rsid w:val="00830F67"/>
    <w:rsid w:val="00842C73"/>
    <w:rsid w:val="00A032F7"/>
    <w:rsid w:val="00AC142E"/>
    <w:rsid w:val="00B77B85"/>
    <w:rsid w:val="00BB4B73"/>
    <w:rsid w:val="00D65682"/>
    <w:rsid w:val="00E41FFE"/>
    <w:rsid w:val="00E85A7A"/>
    <w:rsid w:val="00ED0F24"/>
    <w:rsid w:val="00F7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F6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69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41FF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http://dl011.k12.sd.us/little_girl.gif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101</Words>
  <Characters>582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</dc:creator>
  <cp:keywords/>
  <dc:description/>
  <cp:lastModifiedBy>edanur</cp:lastModifiedBy>
  <cp:revision>5</cp:revision>
  <cp:lastPrinted>2010-12-13T18:27:00Z</cp:lastPrinted>
  <dcterms:created xsi:type="dcterms:W3CDTF">2010-12-13T17:24:00Z</dcterms:created>
  <dcterms:modified xsi:type="dcterms:W3CDTF">2013-12-01T19:25:00Z</dcterms:modified>
</cp:coreProperties>
</file>